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6A0B0" w14:textId="77777777" w:rsidR="002E1BA9" w:rsidRDefault="002E1BA9" w:rsidP="002E1BA9">
      <w:pPr>
        <w:pStyle w:val="NoSpacing"/>
      </w:pPr>
      <w:r>
        <w:rPr>
          <w:u w:val="single"/>
        </w:rPr>
        <w:t>Lady Beatrice CLERC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14:paraId="64BF78CB" w14:textId="77777777" w:rsidR="002E1BA9" w:rsidRDefault="002E1BA9" w:rsidP="002E1BA9">
      <w:pPr>
        <w:pStyle w:val="NoSpacing"/>
      </w:pPr>
      <w:r>
        <w:t xml:space="preserve">of </w:t>
      </w:r>
      <w:proofErr w:type="spellStart"/>
      <w:r>
        <w:t>Misson</w:t>
      </w:r>
      <w:proofErr w:type="spellEnd"/>
      <w:r>
        <w:t>, Nottinghamshire.</w:t>
      </w:r>
    </w:p>
    <w:p w14:paraId="208A036D" w14:textId="77777777" w:rsidR="002E1BA9" w:rsidRDefault="002E1BA9" w:rsidP="002E1BA9">
      <w:pPr>
        <w:pStyle w:val="NoSpacing"/>
      </w:pPr>
    </w:p>
    <w:p w14:paraId="69B233DA" w14:textId="77777777" w:rsidR="002E1BA9" w:rsidRDefault="002E1BA9" w:rsidP="002E1BA9">
      <w:pPr>
        <w:pStyle w:val="NoSpacing"/>
      </w:pPr>
    </w:p>
    <w:p w14:paraId="747C286E" w14:textId="77777777" w:rsidR="002E1BA9" w:rsidRDefault="002E1BA9" w:rsidP="002E1BA9">
      <w:pPr>
        <w:pStyle w:val="NoSpacing"/>
      </w:pPr>
      <w:r>
        <w:t xml:space="preserve">  6 Mar.1424</w:t>
      </w:r>
      <w:r>
        <w:tab/>
        <w:t xml:space="preserve">She was present when Walter </w:t>
      </w:r>
      <w:proofErr w:type="spellStart"/>
      <w:r>
        <w:t>Gunney</w:t>
      </w:r>
      <w:proofErr w:type="spellEnd"/>
      <w:r>
        <w:t xml:space="preserve">(q.v.) was instituted chaplain of the </w:t>
      </w:r>
    </w:p>
    <w:p w14:paraId="5A27F5ED" w14:textId="77777777" w:rsidR="002E1BA9" w:rsidRDefault="002E1BA9" w:rsidP="002E1BA9">
      <w:pPr>
        <w:pStyle w:val="NoSpacing"/>
      </w:pPr>
      <w:r>
        <w:tab/>
      </w:r>
      <w:r>
        <w:tab/>
        <w:t xml:space="preserve">chantry of </w:t>
      </w:r>
      <w:proofErr w:type="spellStart"/>
      <w:proofErr w:type="gramStart"/>
      <w:r>
        <w:t>St.Mary</w:t>
      </w:r>
      <w:proofErr w:type="spellEnd"/>
      <w:proofErr w:type="gramEnd"/>
      <w:r>
        <w:t xml:space="preserve">, </w:t>
      </w:r>
      <w:proofErr w:type="spellStart"/>
      <w:r>
        <w:t>Misson</w:t>
      </w:r>
      <w:proofErr w:type="spellEnd"/>
      <w:r>
        <w:t>.</w:t>
      </w:r>
    </w:p>
    <w:p w14:paraId="4A126994" w14:textId="77777777" w:rsidR="002E1BA9" w:rsidRDefault="002E1BA9" w:rsidP="002E1BA9">
      <w:r>
        <w:tab/>
      </w:r>
      <w:r>
        <w:tab/>
        <w:t xml:space="preserve">(“York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Register 1423-1426: a calendar” ed. Joan Kirkby,</w:t>
      </w:r>
    </w:p>
    <w:p w14:paraId="3F691C7F" w14:textId="77777777" w:rsidR="002E1BA9" w:rsidRDefault="002E1BA9" w:rsidP="002E1BA9">
      <w:pPr>
        <w:pStyle w:val="NoSpacing"/>
      </w:pPr>
      <w:r>
        <w:tab/>
      </w:r>
      <w:r>
        <w:tab/>
        <w:t>Borthwick Texts and Studies 38 p.7)</w:t>
      </w:r>
    </w:p>
    <w:p w14:paraId="3E7703C9" w14:textId="77777777" w:rsidR="002E1BA9" w:rsidRDefault="002E1BA9" w:rsidP="002E1BA9">
      <w:pPr>
        <w:pStyle w:val="NoSpacing"/>
      </w:pPr>
    </w:p>
    <w:p w14:paraId="76D91314" w14:textId="77777777" w:rsidR="002E1BA9" w:rsidRDefault="002E1BA9" w:rsidP="002E1BA9">
      <w:pPr>
        <w:pStyle w:val="NoSpacing"/>
      </w:pPr>
    </w:p>
    <w:p w14:paraId="00BDD709" w14:textId="77777777" w:rsidR="002E1BA9" w:rsidRDefault="002E1BA9" w:rsidP="002E1BA9">
      <w:pPr>
        <w:pStyle w:val="NoSpacing"/>
      </w:pPr>
      <w:r>
        <w:t>11 April 2019</w:t>
      </w:r>
    </w:p>
    <w:p w14:paraId="6462A027" w14:textId="77777777" w:rsidR="006B2F86" w:rsidRPr="00E71FC3" w:rsidRDefault="002E1B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36532" w14:textId="77777777" w:rsidR="002E1BA9" w:rsidRDefault="002E1BA9" w:rsidP="00E71FC3">
      <w:r>
        <w:separator/>
      </w:r>
    </w:p>
  </w:endnote>
  <w:endnote w:type="continuationSeparator" w:id="0">
    <w:p w14:paraId="1A0BE7EB" w14:textId="77777777" w:rsidR="002E1BA9" w:rsidRDefault="002E1B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5CB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6EFD4" w14:textId="77777777" w:rsidR="002E1BA9" w:rsidRDefault="002E1BA9" w:rsidP="00E71FC3">
      <w:r>
        <w:separator/>
      </w:r>
    </w:p>
  </w:footnote>
  <w:footnote w:type="continuationSeparator" w:id="0">
    <w:p w14:paraId="12D18AEE" w14:textId="77777777" w:rsidR="002E1BA9" w:rsidRDefault="002E1B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A9"/>
    <w:rsid w:val="001A7C09"/>
    <w:rsid w:val="002E1B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A1F04"/>
  <w15:chartTrackingRefBased/>
  <w15:docId w15:val="{C88EF4D5-99B7-41C0-9652-905A237C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A9"/>
    <w:pPr>
      <w:spacing w:after="0"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2019-05-05T20:58:00Z</dcterms:created>
  <dcterms:modified xsi:type="dcterms:W3CDTF">2019-05-05T20:58:00Z</dcterms:modified>
</cp:coreProperties>
</file>